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3959C" w14:textId="77777777" w:rsidR="006A0FFC" w:rsidRDefault="006A0FFC" w:rsidP="006A0F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John MASON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39F2650" w14:textId="40BD967E" w:rsidR="006A0FFC" w:rsidRDefault="006A0FFC" w:rsidP="006A0F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house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St.Leonard</w:t>
      </w:r>
      <w:proofErr w:type="spellEnd"/>
      <w:r>
        <w:rPr>
          <w:rFonts w:ascii="Times New Roman" w:hAnsi="Times New Roman" w:cs="Times New Roman"/>
          <w:sz w:val="24"/>
          <w:szCs w:val="24"/>
        </w:rPr>
        <w:t>, York.</w:t>
      </w:r>
    </w:p>
    <w:p w14:paraId="4B8D9E15" w14:textId="77777777" w:rsidR="006A0FFC" w:rsidRDefault="006A0FFC" w:rsidP="006A0F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F66F5D" w14:textId="77777777" w:rsidR="006A0FFC" w:rsidRDefault="006A0FFC" w:rsidP="006A0F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1AED33" w14:textId="77777777" w:rsidR="006A0FFC" w:rsidRDefault="006A0FFC" w:rsidP="006A0F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the conventual church of the Franciscans in </w:t>
      </w:r>
      <w:proofErr w:type="gramStart"/>
      <w:r>
        <w:rPr>
          <w:rFonts w:ascii="Times New Roman" w:hAnsi="Times New Roman" w:cs="Times New Roman"/>
          <w:sz w:val="24"/>
          <w:szCs w:val="24"/>
        </w:rPr>
        <w:t>York</w:t>
      </w:r>
      <w:proofErr w:type="gramEnd"/>
    </w:p>
    <w:p w14:paraId="0B0A69AA" w14:textId="77777777" w:rsidR="006A0FFC" w:rsidRDefault="006A0FFC" w:rsidP="006A0F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by William Egremont, Bishop of Dromore(q.v.), by letters dimissory as he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</w:p>
    <w:p w14:paraId="298451B6" w14:textId="77777777" w:rsidR="006A0FFC" w:rsidRDefault="006A0FFC" w:rsidP="006A0F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from Durham diocese.</w:t>
      </w:r>
    </w:p>
    <w:p w14:paraId="543F7A60" w14:textId="77777777" w:rsidR="006A0FFC" w:rsidRDefault="006A0FFC" w:rsidP="006A0F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224684C0" w14:textId="77777777" w:rsidR="006A0FFC" w:rsidRDefault="006A0FFC" w:rsidP="006A0F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5F855B" w14:textId="77777777" w:rsidR="006A0FFC" w:rsidRDefault="006A0FFC" w:rsidP="006A0F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8BB21A" w14:textId="77777777" w:rsidR="006A0FFC" w:rsidRPr="00C17D89" w:rsidRDefault="006A0FFC" w:rsidP="006A0F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March 2021 </w:t>
      </w:r>
    </w:p>
    <w:p w14:paraId="3FE1B84A" w14:textId="1F3C5235" w:rsidR="00BA00AB" w:rsidRPr="006A0FF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A0F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E473D" w14:textId="77777777" w:rsidR="006A0FFC" w:rsidRDefault="006A0FFC" w:rsidP="009139A6">
      <w:r>
        <w:separator/>
      </w:r>
    </w:p>
  </w:endnote>
  <w:endnote w:type="continuationSeparator" w:id="0">
    <w:p w14:paraId="74C16BD2" w14:textId="77777777" w:rsidR="006A0FFC" w:rsidRDefault="006A0F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205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AEF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7D7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7C593" w14:textId="77777777" w:rsidR="006A0FFC" w:rsidRDefault="006A0FFC" w:rsidP="009139A6">
      <w:r>
        <w:separator/>
      </w:r>
    </w:p>
  </w:footnote>
  <w:footnote w:type="continuationSeparator" w:id="0">
    <w:p w14:paraId="26FB5BB9" w14:textId="77777777" w:rsidR="006A0FFC" w:rsidRDefault="006A0F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245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A59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488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FFC"/>
    <w:rsid w:val="000666E0"/>
    <w:rsid w:val="002510B7"/>
    <w:rsid w:val="005C130B"/>
    <w:rsid w:val="006A0FFC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DA4BE"/>
  <w15:chartTrackingRefBased/>
  <w15:docId w15:val="{7E2272F6-0AB4-4FA2-92C5-047149527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2021-03-09T18:13:00Z</dcterms:created>
  <dcterms:modified xsi:type="dcterms:W3CDTF">2021-03-09T18:15:00Z</dcterms:modified>
</cp:coreProperties>
</file>